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9BB" w:rsidRPr="005E20A2" w:rsidRDefault="00CE39BB" w:rsidP="00EB436F">
      <w:pPr>
        <w:tabs>
          <w:tab w:val="left" w:pos="6045"/>
        </w:tabs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5E20A2">
        <w:rPr>
          <w:rFonts w:ascii="Times New Roman" w:hAnsi="Times New Roman"/>
          <w:sz w:val="28"/>
          <w:szCs w:val="28"/>
        </w:rPr>
        <w:t>Приложение 1</w:t>
      </w:r>
    </w:p>
    <w:p w:rsidR="00CE39BB" w:rsidRPr="005E20A2" w:rsidRDefault="00CE39BB" w:rsidP="00EB436F">
      <w:pPr>
        <w:rPr>
          <w:rFonts w:ascii="Times New Roman" w:hAnsi="Times New Roman"/>
          <w:sz w:val="28"/>
          <w:szCs w:val="28"/>
        </w:rPr>
      </w:pPr>
    </w:p>
    <w:p w:rsidR="00CE39BB" w:rsidRPr="005E20A2" w:rsidRDefault="00CE39BB" w:rsidP="00EB436F">
      <w:pPr>
        <w:rPr>
          <w:rFonts w:ascii="Times New Roman" w:hAnsi="Times New Roman"/>
          <w:sz w:val="28"/>
          <w:szCs w:val="28"/>
        </w:rPr>
      </w:pPr>
      <w:r w:rsidRPr="005E20A2">
        <w:rPr>
          <w:rFonts w:ascii="Times New Roman" w:hAnsi="Times New Roman"/>
          <w:sz w:val="28"/>
          <w:szCs w:val="28"/>
        </w:rPr>
        <w:t>График проведения школьного этапа Всероссийской олимпиады школьников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/>
      </w:tblPr>
      <w:tblGrid>
        <w:gridCol w:w="3190"/>
        <w:gridCol w:w="3190"/>
        <w:gridCol w:w="3191"/>
      </w:tblGrid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  <w:p w:rsidR="00CE39BB" w:rsidRPr="005E20A2" w:rsidRDefault="00CE39BB" w:rsidP="00AF7F2F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проведения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ab/>
              <w:t>Участники</w:t>
            </w:r>
          </w:p>
          <w:p w:rsidR="00CE39BB" w:rsidRPr="005E20A2" w:rsidRDefault="00CE39BB" w:rsidP="00AF7F2F">
            <w:pPr>
              <w:tabs>
                <w:tab w:val="left" w:pos="960"/>
                <w:tab w:val="right" w:pos="29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олимпиады</w:t>
            </w:r>
            <w:r w:rsidRPr="005E20A2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ОБЖ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03.10. 2016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8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04.10.2016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5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06.10.2016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8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07.10.2016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5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10.10.2016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6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11.10.2016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7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Иностранный язык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12.10.2016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5 – 11 кл</w:t>
            </w:r>
          </w:p>
        </w:tc>
        <w:bookmarkStart w:id="0" w:name="_GoBack"/>
        <w:bookmarkEnd w:id="0"/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13.10.2016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4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14.10.2016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6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Искусство (МХК)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17.10.2016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9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18.10.2016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7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Астрономия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19.10.2016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7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20.10.2016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8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21.10.2016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4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Экономика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24.10.2016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7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Экология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25..10.2016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9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26.10.2016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7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Право 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27.10.2016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9 – 11 кл</w:t>
            </w:r>
          </w:p>
        </w:tc>
      </w:tr>
      <w:tr w:rsidR="00CE39BB" w:rsidRPr="005E20A2" w:rsidTr="00AF7F2F"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 xml:space="preserve">Технология  </w:t>
            </w:r>
          </w:p>
        </w:tc>
        <w:tc>
          <w:tcPr>
            <w:tcW w:w="3190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28.10.2016</w:t>
            </w:r>
          </w:p>
        </w:tc>
        <w:tc>
          <w:tcPr>
            <w:tcW w:w="3191" w:type="dxa"/>
          </w:tcPr>
          <w:p w:rsidR="00CE39BB" w:rsidRPr="005E20A2" w:rsidRDefault="00CE39BB" w:rsidP="00AF7F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0A2">
              <w:rPr>
                <w:rFonts w:ascii="Times New Roman" w:hAnsi="Times New Roman"/>
                <w:sz w:val="28"/>
                <w:szCs w:val="28"/>
              </w:rPr>
              <w:t>5 – 11 кл</w:t>
            </w:r>
          </w:p>
        </w:tc>
      </w:tr>
    </w:tbl>
    <w:p w:rsidR="00CE39BB" w:rsidRPr="005E20A2" w:rsidRDefault="00CE39BB">
      <w:pPr>
        <w:rPr>
          <w:rFonts w:ascii="Times New Roman" w:hAnsi="Times New Roman"/>
        </w:rPr>
      </w:pPr>
    </w:p>
    <w:sectPr w:rsidR="00CE39BB" w:rsidRPr="005E20A2" w:rsidSect="00A50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9BB" w:rsidRDefault="00CE39BB" w:rsidP="00EB436F">
      <w:pPr>
        <w:spacing w:after="0" w:line="240" w:lineRule="auto"/>
      </w:pPr>
      <w:r>
        <w:separator/>
      </w:r>
    </w:p>
  </w:endnote>
  <w:endnote w:type="continuationSeparator" w:id="0">
    <w:p w:rsidR="00CE39BB" w:rsidRDefault="00CE39BB" w:rsidP="00EB4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9BB" w:rsidRDefault="00CE39BB" w:rsidP="00EB436F">
      <w:pPr>
        <w:spacing w:after="0" w:line="240" w:lineRule="auto"/>
      </w:pPr>
      <w:r>
        <w:separator/>
      </w:r>
    </w:p>
  </w:footnote>
  <w:footnote w:type="continuationSeparator" w:id="0">
    <w:p w:rsidR="00CE39BB" w:rsidRDefault="00CE39BB" w:rsidP="00EB43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0A67"/>
    <w:rsid w:val="000A3736"/>
    <w:rsid w:val="000B22BE"/>
    <w:rsid w:val="005E20A2"/>
    <w:rsid w:val="0060103B"/>
    <w:rsid w:val="00614108"/>
    <w:rsid w:val="00615BB3"/>
    <w:rsid w:val="006B5ED9"/>
    <w:rsid w:val="008D0A67"/>
    <w:rsid w:val="00947069"/>
    <w:rsid w:val="00A50905"/>
    <w:rsid w:val="00AF7F2F"/>
    <w:rsid w:val="00CE39BB"/>
    <w:rsid w:val="00E22004"/>
    <w:rsid w:val="00E44FA6"/>
    <w:rsid w:val="00EB436F"/>
    <w:rsid w:val="00F95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36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B436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B4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B436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4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B436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119</Words>
  <Characters>682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2016-10-03T08:17:00Z</cp:lastPrinted>
  <dcterms:created xsi:type="dcterms:W3CDTF">2016-09-15T07:55:00Z</dcterms:created>
  <dcterms:modified xsi:type="dcterms:W3CDTF">2016-11-01T10:46:00Z</dcterms:modified>
</cp:coreProperties>
</file>